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7924DF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12 місяців</w:t>
      </w:r>
      <w:r w:rsidR="003B46D3" w:rsidRPr="009C55D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2021</w:t>
      </w:r>
      <w:r w:rsidR="003B46D3" w:rsidRPr="009C55D9">
        <w:rPr>
          <w:b/>
          <w:sz w:val="32"/>
          <w:szCs w:val="32"/>
        </w:rPr>
        <w:t xml:space="preserve"> року</w:t>
      </w:r>
    </w:p>
    <w:p w:rsidR="003B46D3" w:rsidRPr="009C55D9" w:rsidRDefault="007924DF" w:rsidP="003B46D3">
      <w:pPr>
        <w:rPr>
          <w:sz w:val="20"/>
        </w:rPr>
      </w:pPr>
      <w:r>
        <w:rPr>
          <w:sz w:val="20"/>
        </w:rPr>
        <w:t>Сумарний</w:t>
      </w:r>
    </w:p>
    <w:p w:rsidR="003B46D3" w:rsidRPr="009C55D9" w:rsidRDefault="007924DF" w:rsidP="003B46D3">
      <w:pPr>
        <w:rPr>
          <w:sz w:val="20"/>
        </w:rPr>
      </w:pPr>
      <w:r>
        <w:rPr>
          <w:sz w:val="20"/>
        </w:rPr>
        <w:t>Харківська</w:t>
      </w:r>
    </w:p>
    <w:p w:rsidR="003B46D3" w:rsidRPr="009C55D9" w:rsidRDefault="007924DF" w:rsidP="003B46D3">
      <w:pPr>
        <w:rPr>
          <w:sz w:val="20"/>
        </w:rPr>
      </w:pPr>
      <w:r>
        <w:rPr>
          <w:sz w:val="20"/>
        </w:rPr>
        <w:t xml:space="preserve"> Харків</w:t>
      </w:r>
    </w:p>
    <w:p w:rsidR="003B46D3" w:rsidRPr="009C55D9" w:rsidRDefault="003B46D3" w:rsidP="003B46D3">
      <w:pPr>
        <w:rPr>
          <w:sz w:val="20"/>
        </w:rPr>
      </w:pP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подання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1. Заклади охорони здоров’я, що надають медичну допомогу вагітним, роділлям, породіллям та дітям, незалежно від  підпорядкування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регіонального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звітного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здоров’я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</w:t>
            </w:r>
            <w:r w:rsidR="007924DF">
              <w:rPr>
                <w:sz w:val="24"/>
                <w:szCs w:val="24"/>
              </w:rPr>
              <w:t>Департамент охорони здоров’я Харківської міської ради</w:t>
            </w:r>
          </w:p>
        </w:tc>
      </w:tr>
      <w:tr w:rsidR="003B46D3" w:rsidRPr="009C55D9"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r w:rsidR="007924DF">
              <w:rPr>
                <w:b/>
                <w:i/>
                <w:sz w:val="24"/>
                <w:szCs w:val="24"/>
              </w:rPr>
              <w:t>м. Харків, вул. Сумська,64</w:t>
            </w:r>
          </w:p>
        </w:tc>
      </w:tr>
      <w:tr w:rsidR="003B46D3" w:rsidRPr="009C55D9"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вагітності</w:t>
            </w:r>
          </w:p>
        </w:tc>
      </w:tr>
      <w:tr w:rsidR="003B46D3" w:rsidRPr="009C55D9"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більше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7568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7536</w:t>
            </w:r>
          </w:p>
        </w:tc>
      </w:tr>
      <w:tr w:rsidR="003B46D3" w:rsidRPr="009C55D9"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консультації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04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048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3B46D3" w:rsidRPr="009C55D9"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Крім того, надійшло породіль, які народили поза пологовим відділенням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04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B46D3" w:rsidRPr="009C55D9"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Пізній гестоз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</w:tr>
      <w:tr w:rsidR="003B46D3" w:rsidRPr="009C55D9"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інфекція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Емболія амніотичною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періоду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пологів з кровотечею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21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2266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роділь та породіль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2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7924DF" w:rsidP="003B46D3">
      <w:pPr>
        <w:pStyle w:val="Iacaaiea"/>
        <w:widowControl/>
        <w:rPr>
          <w:sz w:val="24"/>
          <w:szCs w:val="24"/>
          <w:lang w:val="uk-UA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0" b="190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більше</w:t>
            </w: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1105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3085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3015</w:t>
            </w:r>
          </w:p>
        </w:tc>
      </w:tr>
      <w:tr w:rsidR="003B46D3" w:rsidRPr="009C55D9"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35</w:t>
            </w:r>
            <w:bookmarkEnd w:id="2"/>
            <w:bookmarkEnd w:id="3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 xml:space="preserve">Переведено новонароджених (плодів) до інших стаціонарів і відділень ( до відділень для недоношених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698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7924DF">
              <w:rPr>
                <w:b/>
                <w:sz w:val="22"/>
                <w:szCs w:val="22"/>
                <w:u w:val="single"/>
              </w:rPr>
              <w:t>695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7924DF" w:rsidP="003B46D3">
      <w:pPr>
        <w:ind w:left="-142" w:right="-993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0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2"/>
          <w:footerReference w:type="even" r:id="rId13"/>
          <w:footerReference w:type="default" r:id="rId14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Ind w:w="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життя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1503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1147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rPr>
                <w:sz w:val="20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127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порушення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888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21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177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93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5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травма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асфіксія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888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05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121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177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93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994A01" w:rsidRDefault="00994A01" w:rsidP="00994A01">
            <w:pPr>
              <w:tabs>
                <w:tab w:val="left" w:pos="851"/>
              </w:tabs>
              <w:jc w:val="right"/>
              <w:rPr>
                <w:sz w:val="20"/>
                <w:lang w:val="ru-RU"/>
              </w:rPr>
            </w:pPr>
          </w:p>
          <w:p w:rsidR="003B46D3" w:rsidRDefault="007924DF" w:rsidP="00994A01">
            <w:pPr>
              <w:tabs>
                <w:tab w:val="left" w:pos="851"/>
              </w:tabs>
              <w:jc w:val="right"/>
              <w:rPr>
                <w:sz w:val="20"/>
                <w:lang w:val="ru-RU"/>
              </w:rPr>
            </w:pPr>
            <w:bookmarkStart w:id="4" w:name="_GoBack"/>
            <w:bookmarkEnd w:id="4"/>
            <w:r>
              <w:rPr>
                <w:sz w:val="20"/>
              </w:rPr>
              <w:t>31</w:t>
            </w:r>
            <w:r w:rsidR="00994A01">
              <w:rPr>
                <w:sz w:val="20"/>
                <w:lang w:val="ru-RU"/>
              </w:rPr>
              <w:t>8</w:t>
            </w:r>
          </w:p>
          <w:p w:rsidR="00994A01" w:rsidRPr="00994A01" w:rsidRDefault="00994A01" w:rsidP="00994A01">
            <w:pPr>
              <w:tabs>
                <w:tab w:val="left" w:pos="851"/>
              </w:tabs>
              <w:jc w:val="right"/>
              <w:rPr>
                <w:sz w:val="20"/>
                <w:lang w:val="ru-RU"/>
              </w:rPr>
            </w:pPr>
          </w:p>
        </w:tc>
        <w:tc>
          <w:tcPr>
            <w:tcW w:w="888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5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121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177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93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новонародженого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5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3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88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77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30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7924DF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перебували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7924DF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Відомості про померлих до 1 року поза стаціонаром серед тих, що не перебували під 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життя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повних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року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>З числа тих, що не перебували під наглядом дитячих поліклінік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7924DF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0" t="0" r="3175" b="444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5"/>
          <w:footerReference w:type="even" r:id="rId16"/>
          <w:footerReference w:type="default" r:id="rId17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діагнозу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діагностика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основного захворю-вання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ного 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об’ективні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часне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бування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недооб-стеження хворого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вання, яке 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 рідко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 сформу-льований діагноз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мертвонароджених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7924DF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0" t="0" r="635" b="444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Проведено розтинів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року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7924DF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7924DF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6985" r="889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27.01.2022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7924DF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6350" t="13335" r="12700" b="571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</w:t>
      </w:r>
      <w:r w:rsidR="007924DF">
        <w:rPr>
          <w:rFonts w:ascii="Times New Roman" w:hAnsi="Times New Roman"/>
          <w:sz w:val="24"/>
          <w:szCs w:val="24"/>
          <w:lang w:val="uk-UA"/>
        </w:rPr>
        <w:t>Пшеняник О.В., 725-55-40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  <w:t xml:space="preserve">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7924DF">
        <w:rPr>
          <w:rFonts w:ascii="Times New Roman" w:hAnsi="Times New Roman"/>
          <w:b/>
          <w:sz w:val="24"/>
          <w:szCs w:val="24"/>
          <w:lang w:val="uk-UA"/>
        </w:rPr>
        <w:t>Сороколат Ю.В.</w:t>
      </w:r>
    </w:p>
    <w:p w:rsidR="003B46D3" w:rsidRPr="009C55D9" w:rsidRDefault="007924DF" w:rsidP="003B46D3">
      <w:pPr>
        <w:jc w:val="both"/>
        <w:rPr>
          <w:sz w:val="18"/>
          <w:szCs w:val="18"/>
        </w:rPr>
      </w:pP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0795" t="9525" r="6350" b="952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9525" r="11430" b="95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BD7" w:rsidRDefault="005E3BD7">
      <w:r>
        <w:separator/>
      </w:r>
    </w:p>
  </w:endnote>
  <w:endnote w:type="continuationSeparator" w:id="0">
    <w:p w:rsidR="005E3BD7" w:rsidRDefault="005E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BD7" w:rsidRDefault="005E3BD7">
      <w:r>
        <w:separator/>
      </w:r>
    </w:p>
  </w:footnote>
  <w:footnote w:type="continuationSeparator" w:id="0">
    <w:p w:rsidR="005E3BD7" w:rsidRDefault="005E3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4DF"/>
    <w:rsid w:val="00031CB0"/>
    <w:rsid w:val="00040764"/>
    <w:rsid w:val="0016145A"/>
    <w:rsid w:val="001D06E9"/>
    <w:rsid w:val="00274372"/>
    <w:rsid w:val="00396091"/>
    <w:rsid w:val="003B46D3"/>
    <w:rsid w:val="003B7183"/>
    <w:rsid w:val="00422463"/>
    <w:rsid w:val="005E3BD7"/>
    <w:rsid w:val="006B661C"/>
    <w:rsid w:val="007924DF"/>
    <w:rsid w:val="007C4EB1"/>
    <w:rsid w:val="007C7770"/>
    <w:rsid w:val="007F050B"/>
    <w:rsid w:val="007F2554"/>
    <w:rsid w:val="00994A01"/>
    <w:rsid w:val="009A0052"/>
    <w:rsid w:val="009C55D9"/>
    <w:rsid w:val="00AF1C1E"/>
    <w:rsid w:val="00CA562E"/>
    <w:rsid w:val="00D15E8F"/>
    <w:rsid w:val="00D71194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  <w:style w:type="paragraph" w:styleId="ab">
    <w:name w:val="Balloon Text"/>
    <w:basedOn w:val="a"/>
    <w:link w:val="ac"/>
    <w:rsid w:val="007924D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924DF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  <w:style w:type="paragraph" w:styleId="ab">
    <w:name w:val="Balloon Text"/>
    <w:basedOn w:val="a"/>
    <w:link w:val="ac"/>
    <w:rsid w:val="007924D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924DF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edstat2.6.8.1_4kv2021_&#1043;&#1054;&#1044;\Templates\F9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12</TotalTime>
  <Pages>6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Adminn</dc:creator>
  <cp:lastModifiedBy>Людмила</cp:lastModifiedBy>
  <cp:revision>2</cp:revision>
  <cp:lastPrinted>2022-01-25T11:56:00Z</cp:lastPrinted>
  <dcterms:created xsi:type="dcterms:W3CDTF">2022-01-25T11:49:00Z</dcterms:created>
  <dcterms:modified xsi:type="dcterms:W3CDTF">2022-01-26T08:44:00Z</dcterms:modified>
</cp:coreProperties>
</file>